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Pr="00B81647" w:rsidRDefault="00424A5A">
      <w:pPr>
        <w:rPr>
          <w:rFonts w:ascii="Tahoma" w:hAnsi="Tahoma" w:cs="Tahoma"/>
          <w:sz w:val="20"/>
          <w:szCs w:val="20"/>
        </w:rPr>
      </w:pPr>
    </w:p>
    <w:p w14:paraId="0D166381" w14:textId="77777777" w:rsidR="00424A5A" w:rsidRPr="00B81647" w:rsidRDefault="00424A5A">
      <w:pPr>
        <w:rPr>
          <w:rFonts w:ascii="Tahoma" w:hAnsi="Tahoma" w:cs="Tahoma"/>
          <w:sz w:val="20"/>
          <w:szCs w:val="20"/>
        </w:rPr>
      </w:pPr>
    </w:p>
    <w:p w14:paraId="2EF3F7EC" w14:textId="77777777" w:rsidR="00424A5A" w:rsidRPr="00B81647" w:rsidRDefault="00424A5A" w:rsidP="00424A5A">
      <w:pPr>
        <w:rPr>
          <w:rFonts w:ascii="Tahoma" w:hAnsi="Tahoma" w:cs="Tahoma"/>
          <w:sz w:val="20"/>
          <w:szCs w:val="20"/>
        </w:rPr>
      </w:pPr>
    </w:p>
    <w:p w14:paraId="607AEB14" w14:textId="77777777" w:rsidR="00424A5A" w:rsidRPr="00B81647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9179D" w:rsidRPr="00B81647" w14:paraId="13301929" w14:textId="77777777" w:rsidTr="00D9179D">
        <w:tc>
          <w:tcPr>
            <w:tcW w:w="1080" w:type="dxa"/>
            <w:vAlign w:val="center"/>
          </w:tcPr>
          <w:p w14:paraId="66995001" w14:textId="77777777" w:rsidR="00D9179D" w:rsidRPr="00B81647" w:rsidRDefault="00D9179D" w:rsidP="00D9179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81647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693FCE6D" w:rsidR="00D9179D" w:rsidRPr="00B81647" w:rsidRDefault="00D9179D" w:rsidP="00D9179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3401E6" w:rsidRPr="00B81647">
              <w:rPr>
                <w:rFonts w:ascii="Tahoma" w:hAnsi="Tahoma" w:cs="Tahoma"/>
                <w:color w:val="0000FF"/>
                <w:sz w:val="20"/>
                <w:szCs w:val="20"/>
              </w:rPr>
              <w:t>107/2026</w:t>
            </w:r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>-01</w:t>
            </w:r>
          </w:p>
        </w:tc>
        <w:tc>
          <w:tcPr>
            <w:tcW w:w="1080" w:type="dxa"/>
            <w:vAlign w:val="center"/>
          </w:tcPr>
          <w:p w14:paraId="4F707C32" w14:textId="77777777" w:rsidR="00D9179D" w:rsidRPr="00B81647" w:rsidRDefault="00D9179D" w:rsidP="00D9179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9595CD0" w14:textId="6E5D0CF4" w:rsidR="00D9179D" w:rsidRPr="00B81647" w:rsidRDefault="00D9179D" w:rsidP="00D9179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81647">
              <w:rPr>
                <w:rFonts w:ascii="Tahoma" w:hAnsi="Tahoma" w:cs="Tahoma"/>
                <w:sz w:val="20"/>
                <w:szCs w:val="20"/>
              </w:rPr>
              <w:t>oznaka</w:t>
            </w:r>
            <w:proofErr w:type="gramEnd"/>
            <w:r w:rsidRPr="00B81647">
              <w:rPr>
                <w:rFonts w:ascii="Tahoma" w:hAnsi="Tahoma" w:cs="Tahoma"/>
                <w:sz w:val="20"/>
                <w:szCs w:val="20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644A5873" w14:textId="6DEC2F08" w:rsidR="00D9179D" w:rsidRPr="00B81647" w:rsidRDefault="00D9179D" w:rsidP="00D9179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>A-</w:t>
            </w:r>
            <w:r w:rsidR="003401E6" w:rsidRPr="00B81647">
              <w:rPr>
                <w:rFonts w:ascii="Tahoma" w:hAnsi="Tahoma" w:cs="Tahoma"/>
                <w:color w:val="0000FF"/>
                <w:sz w:val="20"/>
                <w:szCs w:val="20"/>
              </w:rPr>
              <w:t>22/26</w:t>
            </w:r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 xml:space="preserve"> S   </w:t>
            </w:r>
          </w:p>
        </w:tc>
      </w:tr>
      <w:tr w:rsidR="00D9179D" w:rsidRPr="00B81647" w14:paraId="78B32864" w14:textId="77777777" w:rsidTr="00D9179D">
        <w:tc>
          <w:tcPr>
            <w:tcW w:w="1080" w:type="dxa"/>
            <w:vAlign w:val="center"/>
          </w:tcPr>
          <w:p w14:paraId="3741E428" w14:textId="77777777" w:rsidR="00D9179D" w:rsidRPr="00B81647" w:rsidRDefault="00D9179D" w:rsidP="00D9179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81647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0DE16CB4" w:rsidR="00D9179D" w:rsidRPr="00B81647" w:rsidRDefault="003401E6" w:rsidP="00D9179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>1</w:t>
            </w:r>
            <w:r w:rsidR="0013208C" w:rsidRPr="00B81647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="00D9179D" w:rsidRPr="00B81647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>05</w:t>
            </w:r>
            <w:r w:rsidR="00D9179D" w:rsidRPr="00B81647">
              <w:rPr>
                <w:rFonts w:ascii="Tahoma" w:hAnsi="Tahoma" w:cs="Tahoma"/>
                <w:color w:val="0000FF"/>
                <w:sz w:val="20"/>
                <w:szCs w:val="20"/>
              </w:rPr>
              <w:t>.202</w:t>
            </w:r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080" w:type="dxa"/>
            <w:vAlign w:val="center"/>
          </w:tcPr>
          <w:p w14:paraId="5DE32EE9" w14:textId="77777777" w:rsidR="00D9179D" w:rsidRPr="00B81647" w:rsidRDefault="00D9179D" w:rsidP="00D9179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F8B8DAA" w14:textId="3EADEBC8" w:rsidR="00D9179D" w:rsidRPr="00B81647" w:rsidRDefault="00D9179D" w:rsidP="00D9179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81647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4B9ACEB2" w:rsidR="00D9179D" w:rsidRPr="00B81647" w:rsidRDefault="00D9179D" w:rsidP="00D9179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>2431-2</w:t>
            </w:r>
            <w:r w:rsidR="003401E6" w:rsidRPr="00B81647">
              <w:rPr>
                <w:rFonts w:ascii="Tahoma" w:hAnsi="Tahoma" w:cs="Tahoma"/>
                <w:color w:val="0000FF"/>
                <w:sz w:val="20"/>
                <w:szCs w:val="20"/>
              </w:rPr>
              <w:t>6-000459</w:t>
            </w:r>
            <w:r w:rsidRPr="00B81647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0C2173AD" w14:textId="77777777" w:rsidR="00424A5A" w:rsidRPr="00B81647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7A5F6453" w14:textId="77777777" w:rsidR="00424A5A" w:rsidRPr="00B81647" w:rsidRDefault="00424A5A">
      <w:pPr>
        <w:rPr>
          <w:rFonts w:ascii="Tahoma" w:hAnsi="Tahoma" w:cs="Tahoma"/>
          <w:sz w:val="20"/>
          <w:szCs w:val="20"/>
        </w:rPr>
      </w:pPr>
    </w:p>
    <w:p w14:paraId="3898B1FF" w14:textId="77777777" w:rsidR="00556816" w:rsidRPr="00B81647" w:rsidRDefault="00556816">
      <w:pPr>
        <w:rPr>
          <w:rFonts w:ascii="Tahoma" w:hAnsi="Tahoma" w:cs="Tahoma"/>
          <w:sz w:val="20"/>
          <w:szCs w:val="20"/>
        </w:rPr>
      </w:pPr>
    </w:p>
    <w:p w14:paraId="54F16890" w14:textId="77777777" w:rsidR="00424A5A" w:rsidRPr="00B81647" w:rsidRDefault="00424A5A">
      <w:pPr>
        <w:rPr>
          <w:rFonts w:ascii="Tahoma" w:hAnsi="Tahoma" w:cs="Tahoma"/>
          <w:sz w:val="20"/>
          <w:szCs w:val="20"/>
        </w:rPr>
      </w:pPr>
    </w:p>
    <w:p w14:paraId="4C454FDA" w14:textId="77777777" w:rsidR="00E813F4" w:rsidRPr="00B81647" w:rsidRDefault="00E813F4" w:rsidP="00E813F4">
      <w:pPr>
        <w:rPr>
          <w:rFonts w:ascii="Tahoma" w:hAnsi="Tahoma" w:cs="Tahoma"/>
          <w:sz w:val="20"/>
          <w:szCs w:val="20"/>
        </w:rPr>
      </w:pPr>
    </w:p>
    <w:p w14:paraId="1A153B7C" w14:textId="7806BE18" w:rsidR="00E813F4" w:rsidRPr="00B81647" w:rsidRDefault="00752E17" w:rsidP="00E813F4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B81647">
        <w:rPr>
          <w:rFonts w:ascii="Tahoma" w:hAnsi="Tahoma" w:cs="Tahoma"/>
          <w:b/>
          <w:spacing w:val="20"/>
          <w:szCs w:val="20"/>
        </w:rPr>
        <w:t>SPREMEMBA RAZPISNE DOKUMENTACIJE</w:t>
      </w:r>
    </w:p>
    <w:p w14:paraId="3B97BCFE" w14:textId="77777777" w:rsidR="00E813F4" w:rsidRPr="00B81647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B81647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473A37E9" w14:textId="77777777" w:rsidR="00E813F4" w:rsidRPr="00B81647" w:rsidRDefault="00E813F4" w:rsidP="00E813F4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B81647" w14:paraId="03B96006" w14:textId="77777777">
        <w:tc>
          <w:tcPr>
            <w:tcW w:w="9288" w:type="dxa"/>
          </w:tcPr>
          <w:p w14:paraId="1F7FC51B" w14:textId="444CB837" w:rsidR="00E813F4" w:rsidRPr="00B81647" w:rsidRDefault="003401E6" w:rsidP="003401E6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B81647">
              <w:rPr>
                <w:rFonts w:ascii="Tahoma" w:hAnsi="Tahoma" w:cs="Tahoma"/>
                <w:b/>
                <w:szCs w:val="20"/>
              </w:rPr>
              <w:t xml:space="preserve">DPP in PZI modernizacije regionalne ceste R3-610/1370 </w:t>
            </w:r>
            <w:proofErr w:type="spellStart"/>
            <w:proofErr w:type="gramStart"/>
            <w:r w:rsidRPr="00B81647">
              <w:rPr>
                <w:rFonts w:ascii="Tahoma" w:hAnsi="Tahoma" w:cs="Tahoma"/>
                <w:b/>
                <w:szCs w:val="20"/>
              </w:rPr>
              <w:t>D.</w:t>
            </w:r>
            <w:proofErr w:type="gramEnd"/>
            <w:r w:rsidRPr="00B81647">
              <w:rPr>
                <w:rFonts w:ascii="Tahoma" w:hAnsi="Tahoma" w:cs="Tahoma"/>
                <w:b/>
                <w:szCs w:val="20"/>
              </w:rPr>
              <w:t>Trebuša</w:t>
            </w:r>
            <w:proofErr w:type="spellEnd"/>
            <w:r w:rsidRPr="00B81647">
              <w:rPr>
                <w:rFonts w:ascii="Tahoma" w:hAnsi="Tahoma" w:cs="Tahoma"/>
                <w:b/>
                <w:szCs w:val="20"/>
              </w:rPr>
              <w:t xml:space="preserve"> - </w:t>
            </w:r>
            <w:proofErr w:type="spellStart"/>
            <w:r w:rsidRPr="00B81647">
              <w:rPr>
                <w:rFonts w:ascii="Tahoma" w:hAnsi="Tahoma" w:cs="Tahoma"/>
                <w:b/>
                <w:szCs w:val="20"/>
              </w:rPr>
              <w:t>Sp.Idrija</w:t>
            </w:r>
            <w:proofErr w:type="spellEnd"/>
            <w:r w:rsidRPr="00B81647">
              <w:rPr>
                <w:rFonts w:ascii="Tahoma" w:hAnsi="Tahoma" w:cs="Tahoma"/>
                <w:b/>
                <w:szCs w:val="20"/>
              </w:rPr>
              <w:t xml:space="preserve"> od km 8+320 do km 13+950</w:t>
            </w:r>
          </w:p>
        </w:tc>
      </w:tr>
    </w:tbl>
    <w:p w14:paraId="79A57708" w14:textId="128072DA" w:rsidR="00E813F4" w:rsidRPr="00B81647" w:rsidRDefault="00E813F4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64C2BF61" w14:textId="77777777" w:rsidR="00752E17" w:rsidRPr="00B81647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70A8C9AA" w14:textId="5549B0A7" w:rsidR="00752E17" w:rsidRPr="00B81647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  <w:r w:rsidRPr="00B81647">
        <w:rPr>
          <w:rFonts w:ascii="Tahoma" w:hAnsi="Tahoma" w:cs="Tahoma"/>
          <w:szCs w:val="20"/>
        </w:rPr>
        <w:t>Obvestilo o spremembi razpisne dokumentacije je objavljeno na "Portalu javnih naročil"</w:t>
      </w:r>
      <w:r w:rsidR="0013208C" w:rsidRPr="00B81647">
        <w:rPr>
          <w:rFonts w:ascii="Tahoma" w:hAnsi="Tahoma" w:cs="Tahoma"/>
          <w:szCs w:val="20"/>
        </w:rPr>
        <w:t>.</w:t>
      </w:r>
    </w:p>
    <w:p w14:paraId="070AEAD0" w14:textId="48DECF81" w:rsidR="0013208C" w:rsidRPr="00B81647" w:rsidRDefault="0013208C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26CB6C92" w14:textId="77777777" w:rsidR="0013208C" w:rsidRPr="00B81647" w:rsidRDefault="0013208C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5FC9428F" w14:textId="77777777" w:rsidR="00752E17" w:rsidRPr="00B81647" w:rsidRDefault="00752E17" w:rsidP="00752E17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B81647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B81647" w14:paraId="3651EEE2" w14:textId="77777777" w:rsidTr="000B0D76">
        <w:trPr>
          <w:trHeight w:val="3511"/>
        </w:trPr>
        <w:tc>
          <w:tcPr>
            <w:tcW w:w="9287" w:type="dxa"/>
          </w:tcPr>
          <w:p w14:paraId="38B0817B" w14:textId="77777777" w:rsidR="0013208C" w:rsidRPr="00B81647" w:rsidRDefault="0013208C" w:rsidP="0013208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bCs/>
                <w:szCs w:val="20"/>
              </w:rPr>
            </w:pPr>
          </w:p>
          <w:p w14:paraId="2B8D3104" w14:textId="77777777" w:rsidR="0013208C" w:rsidRPr="00B81647" w:rsidRDefault="0013208C" w:rsidP="0013208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bCs/>
                <w:szCs w:val="20"/>
              </w:rPr>
            </w:pPr>
          </w:p>
          <w:p w14:paraId="3E6067FB" w14:textId="08DAD194" w:rsidR="004B6717" w:rsidRPr="00B81647" w:rsidRDefault="00752E17" w:rsidP="0013208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B81647">
              <w:rPr>
                <w:rFonts w:ascii="Tahoma" w:hAnsi="Tahoma" w:cs="Tahoma"/>
                <w:szCs w:val="20"/>
              </w:rPr>
              <w:t>Naročnik objavlja</w:t>
            </w:r>
            <w:r w:rsidR="0013208C" w:rsidRPr="00B81647">
              <w:rPr>
                <w:rFonts w:ascii="Tahoma" w:hAnsi="Tahoma" w:cs="Tahoma"/>
                <w:szCs w:val="20"/>
              </w:rPr>
              <w:t xml:space="preserve"> </w:t>
            </w:r>
            <w:proofErr w:type="gramStart"/>
            <w:r w:rsidR="0013208C" w:rsidRPr="00B81647">
              <w:rPr>
                <w:rFonts w:ascii="Tahoma" w:hAnsi="Tahoma" w:cs="Tahoma"/>
                <w:szCs w:val="20"/>
              </w:rPr>
              <w:t>d</w:t>
            </w:r>
            <w:r w:rsidR="00943A3E" w:rsidRPr="00B81647">
              <w:rPr>
                <w:rFonts w:ascii="Tahoma" w:hAnsi="Tahoma" w:cs="Tahoma"/>
                <w:szCs w:val="20"/>
              </w:rPr>
              <w:t>opolnjeno</w:t>
            </w:r>
            <w:proofErr w:type="gramEnd"/>
            <w:r w:rsidR="00943A3E" w:rsidRPr="00B81647">
              <w:rPr>
                <w:rFonts w:ascii="Tahoma" w:hAnsi="Tahoma" w:cs="Tahoma"/>
                <w:szCs w:val="20"/>
              </w:rPr>
              <w:t xml:space="preserve"> </w:t>
            </w:r>
            <w:r w:rsidR="004B6717" w:rsidRPr="00B81647">
              <w:rPr>
                <w:rFonts w:ascii="Tahoma" w:hAnsi="Tahoma" w:cs="Tahoma"/>
                <w:szCs w:val="20"/>
              </w:rPr>
              <w:t>Specifikacija naročila z navedbo odgovornih oseb</w:t>
            </w:r>
            <w:r w:rsidR="00D9179D" w:rsidRPr="00B81647">
              <w:rPr>
                <w:rFonts w:ascii="Tahoma" w:hAnsi="Tahoma" w:cs="Tahoma"/>
                <w:szCs w:val="20"/>
              </w:rPr>
              <w:t xml:space="preserve"> </w:t>
            </w:r>
            <w:r w:rsidR="00943A3E" w:rsidRPr="00B81647">
              <w:rPr>
                <w:rFonts w:ascii="Tahoma" w:hAnsi="Tahoma" w:cs="Tahoma"/>
                <w:szCs w:val="20"/>
              </w:rPr>
              <w:t>(Specifikacija naročila z navedbo odgovornih oseb</w:t>
            </w:r>
            <w:r w:rsidR="00B81647">
              <w:rPr>
                <w:rFonts w:ascii="Tahoma" w:hAnsi="Tahoma" w:cs="Tahoma"/>
                <w:szCs w:val="20"/>
              </w:rPr>
              <w:t>_</w:t>
            </w:r>
            <w:r w:rsidR="00943A3E" w:rsidRPr="00B81647">
              <w:rPr>
                <w:rFonts w:ascii="Tahoma" w:hAnsi="Tahoma" w:cs="Tahoma"/>
                <w:szCs w:val="20"/>
              </w:rPr>
              <w:t>S1)</w:t>
            </w:r>
            <w:r w:rsidR="000D52B8" w:rsidRPr="00B81647">
              <w:rPr>
                <w:rFonts w:ascii="Tahoma" w:hAnsi="Tahoma" w:cs="Tahoma"/>
                <w:szCs w:val="20"/>
              </w:rPr>
              <w:t>.</w:t>
            </w:r>
          </w:p>
          <w:p w14:paraId="5F140433" w14:textId="77777777" w:rsidR="000D52B8" w:rsidRPr="00B81647" w:rsidRDefault="000D52B8" w:rsidP="00752E17">
            <w:pPr>
              <w:pStyle w:val="Telobesedila2"/>
              <w:widowControl w:val="0"/>
              <w:rPr>
                <w:rFonts w:ascii="Tahoma" w:hAnsi="Tahoma" w:cs="Tahoma"/>
                <w:szCs w:val="20"/>
              </w:rPr>
            </w:pPr>
          </w:p>
          <w:p w14:paraId="5431E065" w14:textId="50D0710E" w:rsidR="000D52B8" w:rsidRPr="00B81647" w:rsidRDefault="003401E6" w:rsidP="00752E17">
            <w:pPr>
              <w:pStyle w:val="Telobesedila2"/>
              <w:widowControl w:val="0"/>
              <w:rPr>
                <w:rFonts w:ascii="Tahoma" w:hAnsi="Tahoma" w:cs="Tahoma"/>
                <w:szCs w:val="20"/>
              </w:rPr>
            </w:pPr>
            <w:r w:rsidRPr="00B81647">
              <w:rPr>
                <w:rFonts w:ascii="Tahoma" w:hAnsi="Tahoma" w:cs="Tahoma"/>
                <w:szCs w:val="20"/>
              </w:rPr>
              <w:t xml:space="preserve">Spremeni se opis postavke 1.2 in 1.5 na zavihku priloga II – </w:t>
            </w:r>
            <w:r w:rsidR="00493EFF" w:rsidRPr="00B81647">
              <w:rPr>
                <w:rFonts w:ascii="Tahoma" w:hAnsi="Tahoma" w:cs="Tahoma"/>
                <w:szCs w:val="20"/>
              </w:rPr>
              <w:t xml:space="preserve">SPECIFIKACIJA PONUDBENE CENE ZA GEOLOŠKO – GEOTEHNIŠKI ELABORAT. </w:t>
            </w:r>
          </w:p>
          <w:p w14:paraId="25E3FC47" w14:textId="1381E3D3" w:rsidR="00C31A62" w:rsidRPr="00B81647" w:rsidRDefault="00C31A62" w:rsidP="00D9179D">
            <w:pPr>
              <w:pStyle w:val="Telobesedila2"/>
              <w:widowControl w:val="0"/>
              <w:rPr>
                <w:rFonts w:ascii="Tahoma" w:hAnsi="Tahoma" w:cs="Tahoma"/>
                <w:szCs w:val="20"/>
              </w:rPr>
            </w:pPr>
          </w:p>
        </w:tc>
      </w:tr>
    </w:tbl>
    <w:p w14:paraId="00462BB2" w14:textId="77777777" w:rsidR="00752E17" w:rsidRPr="00B81647" w:rsidRDefault="00752E17" w:rsidP="00752E17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1F070C1B" w14:textId="77777777" w:rsidR="00752E17" w:rsidRPr="00B81647" w:rsidRDefault="00752E17" w:rsidP="00752E17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3243C0C6" w14:textId="6C47349C" w:rsidR="00752E17" w:rsidRPr="00B81647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02BA25DC" w14:textId="77777777" w:rsidR="00752E17" w:rsidRPr="00B81647" w:rsidRDefault="00752E17" w:rsidP="00E813F4">
      <w:pPr>
        <w:pStyle w:val="Konnaopomba-besedilo"/>
        <w:jc w:val="both"/>
        <w:rPr>
          <w:rFonts w:ascii="Tahoma" w:hAnsi="Tahoma" w:cs="Tahoma"/>
          <w:szCs w:val="20"/>
        </w:rPr>
      </w:pPr>
    </w:p>
    <w:p w14:paraId="5D8A33D6" w14:textId="77777777" w:rsidR="00556816" w:rsidRPr="00B81647" w:rsidRDefault="00556816">
      <w:pPr>
        <w:rPr>
          <w:rFonts w:ascii="Tahoma" w:hAnsi="Tahoma" w:cs="Tahoma"/>
          <w:sz w:val="20"/>
          <w:szCs w:val="20"/>
        </w:rPr>
      </w:pPr>
    </w:p>
    <w:sectPr w:rsidR="00556816" w:rsidRPr="00B816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9DE56" w14:textId="77777777" w:rsidR="004C16E5" w:rsidRDefault="004C16E5">
      <w:r>
        <w:separator/>
      </w:r>
    </w:p>
  </w:endnote>
  <w:endnote w:type="continuationSeparator" w:id="0">
    <w:p w14:paraId="69661698" w14:textId="77777777" w:rsidR="004C16E5" w:rsidRDefault="004C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1CA" w14:textId="77777777" w:rsidR="00E73C00" w:rsidRDefault="00E73C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AC305" w14:textId="77777777" w:rsidR="004C16E5" w:rsidRDefault="004C16E5">
      <w:r>
        <w:separator/>
      </w:r>
    </w:p>
  </w:footnote>
  <w:footnote w:type="continuationSeparator" w:id="0">
    <w:p w14:paraId="4FBD0A2E" w14:textId="77777777" w:rsidR="004C16E5" w:rsidRDefault="004C1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253D" w14:textId="77777777" w:rsidR="00E73C00" w:rsidRDefault="00E73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6920" w14:textId="77777777" w:rsidR="00E73C00" w:rsidRDefault="00E73C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7D0420F3" w:rsidR="00DB7CDA" w:rsidRDefault="00E73C00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3D84279" wp14:editId="0F5CFA8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884785"/>
    <w:multiLevelType w:val="hybridMultilevel"/>
    <w:tmpl w:val="48B0D6C2"/>
    <w:lvl w:ilvl="0" w:tplc="4A7A981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i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0D52B8"/>
    <w:rsid w:val="0013208C"/>
    <w:rsid w:val="001836BB"/>
    <w:rsid w:val="00216549"/>
    <w:rsid w:val="002507C2"/>
    <w:rsid w:val="00290551"/>
    <w:rsid w:val="003133A6"/>
    <w:rsid w:val="003401E6"/>
    <w:rsid w:val="003560E2"/>
    <w:rsid w:val="003579C0"/>
    <w:rsid w:val="00420EC6"/>
    <w:rsid w:val="00424A5A"/>
    <w:rsid w:val="0044323F"/>
    <w:rsid w:val="00493EFF"/>
    <w:rsid w:val="004A1DE8"/>
    <w:rsid w:val="004B34B5"/>
    <w:rsid w:val="004B6717"/>
    <w:rsid w:val="004C16E5"/>
    <w:rsid w:val="00543E92"/>
    <w:rsid w:val="00556816"/>
    <w:rsid w:val="0063365F"/>
    <w:rsid w:val="00634B0D"/>
    <w:rsid w:val="00637BE6"/>
    <w:rsid w:val="00680C3B"/>
    <w:rsid w:val="006E2DD5"/>
    <w:rsid w:val="00752E17"/>
    <w:rsid w:val="00925F4F"/>
    <w:rsid w:val="00943A3E"/>
    <w:rsid w:val="009B1FD9"/>
    <w:rsid w:val="00A05C73"/>
    <w:rsid w:val="00A17575"/>
    <w:rsid w:val="00A30F6B"/>
    <w:rsid w:val="00A94931"/>
    <w:rsid w:val="00AC4251"/>
    <w:rsid w:val="00AD3747"/>
    <w:rsid w:val="00AF3EDE"/>
    <w:rsid w:val="00B06377"/>
    <w:rsid w:val="00B81647"/>
    <w:rsid w:val="00C12CD4"/>
    <w:rsid w:val="00C31A62"/>
    <w:rsid w:val="00C7617A"/>
    <w:rsid w:val="00D1631A"/>
    <w:rsid w:val="00D21454"/>
    <w:rsid w:val="00D676A5"/>
    <w:rsid w:val="00D9179D"/>
    <w:rsid w:val="00DB7CDA"/>
    <w:rsid w:val="00E51016"/>
    <w:rsid w:val="00E66D5B"/>
    <w:rsid w:val="00E73C00"/>
    <w:rsid w:val="00E813F4"/>
    <w:rsid w:val="00E85772"/>
    <w:rsid w:val="00EA1375"/>
    <w:rsid w:val="00ED585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58</TotalTime>
  <Pages>1</Pages>
  <Words>79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SBrodt</cp:lastModifiedBy>
  <cp:revision>14</cp:revision>
  <cp:lastPrinted>2024-07-16T12:56:00Z</cp:lastPrinted>
  <dcterms:created xsi:type="dcterms:W3CDTF">2024-07-31T08:39:00Z</dcterms:created>
  <dcterms:modified xsi:type="dcterms:W3CDTF">2026-05-15T11:41:00Z</dcterms:modified>
</cp:coreProperties>
</file>